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8FBAAB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34741230"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0EFA54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10A93DD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42B328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781E547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04372FE7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14696627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5A4E81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52FB6F7A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4.10.7—2024.10.13</w:t>
            </w:r>
          </w:p>
        </w:tc>
        <w:tc>
          <w:tcPr>
            <w:tcW w:w="1249" w:type="dxa"/>
            <w:vAlign w:val="center"/>
          </w:tcPr>
          <w:p w14:paraId="54038A06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4C2871C5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宝宝健康早餐小心6个误区</w:t>
            </w:r>
          </w:p>
        </w:tc>
        <w:tc>
          <w:tcPr>
            <w:tcW w:w="1227" w:type="dxa"/>
            <w:vAlign w:val="center"/>
          </w:tcPr>
          <w:p w14:paraId="3BE6CAC2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525349A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3776252F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50AF9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1AA2A045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860290" cy="6480175"/>
                  <wp:effectExtent l="0" t="0" r="3810" b="9525"/>
                  <wp:docPr id="6" name="图片 6" descr="IMG_20241205_104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20241205_10495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0290" cy="648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0DB3EB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</w:t>
      </w:r>
    </w:p>
    <w:p w14:paraId="4F40B373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1871A919"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070D4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28EFB09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19BF60B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30FD0D8F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1E996C82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005D4B4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485B0A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561A53A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4.10.21—2024.10.27</w:t>
            </w:r>
          </w:p>
        </w:tc>
        <w:tc>
          <w:tcPr>
            <w:tcW w:w="1249" w:type="dxa"/>
            <w:vAlign w:val="center"/>
          </w:tcPr>
          <w:p w14:paraId="3FC8520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476BB5EC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秋季幼儿正确饮食有哪些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 w14:paraId="21BC09C2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7C17840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0C7BF4FD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4C597F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28C22D0">
            <w:pPr>
              <w:rPr>
                <w:rFonts w:hint="eastAsia" w:ascii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  </w:t>
            </w:r>
          </w:p>
          <w:p w14:paraId="069421DC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4860925" cy="6480175"/>
                  <wp:effectExtent l="0" t="0" r="3175" b="9525"/>
                  <wp:docPr id="7" name="图片 7" descr="IMG_20241205_105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IMG_20241205_1050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0925" cy="648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A369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B0541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4BB590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A9ADF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E7181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F4CA8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7A257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197D2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634FC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12963A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77E8CF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D048A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61C67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3CE4F7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275021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2F2DB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5F8D01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6ABF9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3F819B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74D2BA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74E750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2F43D3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76F88B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896FC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48FE1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7C41F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539225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AB126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12F02D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534C4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154E6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284BF7D4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6141CAC1"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2BBB9A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2F66458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1F58B53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38E9246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720D3416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5BEB60E0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5B8D4A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401AC760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4.11.4—2024.11.10</w:t>
            </w:r>
          </w:p>
        </w:tc>
        <w:tc>
          <w:tcPr>
            <w:tcW w:w="1249" w:type="dxa"/>
            <w:vAlign w:val="center"/>
          </w:tcPr>
          <w:p w14:paraId="75C5A5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700E839C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关于剩菜到底能不能吃，家有宝宝一定要看！</w:t>
            </w:r>
          </w:p>
        </w:tc>
        <w:tc>
          <w:tcPr>
            <w:tcW w:w="1227" w:type="dxa"/>
            <w:vAlign w:val="center"/>
          </w:tcPr>
          <w:p w14:paraId="69B896C3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441CF89B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47C4041E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40C109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F58812A">
            <w:pPr>
              <w:rPr>
                <w:rFonts w:hint="eastAsia" w:ascii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       </w:t>
            </w:r>
          </w:p>
          <w:p w14:paraId="53B97A9E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860290" cy="6480175"/>
                  <wp:effectExtent l="0" t="0" r="3810" b="9525"/>
                  <wp:docPr id="4" name="图片 4" descr="IMG_20241205_105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241205_10502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0290" cy="648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F5C9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2288CC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605B74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c5YWMwZmE3MzgxNjc5NzFiZmZiODRhZGIxMjQ5MD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23BC"/>
    <w:rsid w:val="0CC13EAE"/>
    <w:rsid w:val="0CF04CC8"/>
    <w:rsid w:val="0D28424C"/>
    <w:rsid w:val="0E9D6004"/>
    <w:rsid w:val="0FF10FED"/>
    <w:rsid w:val="132018F6"/>
    <w:rsid w:val="13296383"/>
    <w:rsid w:val="13E474A0"/>
    <w:rsid w:val="14666FC3"/>
    <w:rsid w:val="15704B6D"/>
    <w:rsid w:val="193B1804"/>
    <w:rsid w:val="193ED692"/>
    <w:rsid w:val="19823630"/>
    <w:rsid w:val="1AE6D8FE"/>
    <w:rsid w:val="1C786318"/>
    <w:rsid w:val="1C9B131D"/>
    <w:rsid w:val="1CF77683"/>
    <w:rsid w:val="20B8228B"/>
    <w:rsid w:val="2201708C"/>
    <w:rsid w:val="221A3F99"/>
    <w:rsid w:val="22315BAD"/>
    <w:rsid w:val="22533012"/>
    <w:rsid w:val="23C74131"/>
    <w:rsid w:val="24A2038F"/>
    <w:rsid w:val="25537B6D"/>
    <w:rsid w:val="26322076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2BE5531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B2B5D4B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DA72DC1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443C64"/>
    <w:rsid w:val="53D8635F"/>
    <w:rsid w:val="53E23D82"/>
    <w:rsid w:val="54B41688"/>
    <w:rsid w:val="56F1693C"/>
    <w:rsid w:val="57B72841"/>
    <w:rsid w:val="583D5EAF"/>
    <w:rsid w:val="594159E5"/>
    <w:rsid w:val="59864081"/>
    <w:rsid w:val="5AA5593F"/>
    <w:rsid w:val="5B053E73"/>
    <w:rsid w:val="5BEA226F"/>
    <w:rsid w:val="5C5F75D2"/>
    <w:rsid w:val="5CCD62BD"/>
    <w:rsid w:val="5CE3054B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656C8D"/>
    <w:rsid w:val="6AAB0938"/>
    <w:rsid w:val="6AD61336"/>
    <w:rsid w:val="6BEE1FE3"/>
    <w:rsid w:val="6C667456"/>
    <w:rsid w:val="6CDA3C22"/>
    <w:rsid w:val="6D9D132F"/>
    <w:rsid w:val="6EBF6D64"/>
    <w:rsid w:val="6F7FF1BB"/>
    <w:rsid w:val="6FBA4CB6"/>
    <w:rsid w:val="702B6FEE"/>
    <w:rsid w:val="70520C26"/>
    <w:rsid w:val="724C5DC5"/>
    <w:rsid w:val="73832F0D"/>
    <w:rsid w:val="73833D8C"/>
    <w:rsid w:val="74925C8D"/>
    <w:rsid w:val="74EB0985"/>
    <w:rsid w:val="753F46ED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BF3171"/>
    <w:rsid w:val="7DCD4067"/>
    <w:rsid w:val="7EC11C85"/>
    <w:rsid w:val="7ED14F91"/>
    <w:rsid w:val="7EF36FB7"/>
    <w:rsid w:val="7F5FB824"/>
    <w:rsid w:val="B7FAD195"/>
    <w:rsid w:val="DF6A79E8"/>
    <w:rsid w:val="E6FF6571"/>
    <w:rsid w:val="F5FF7449"/>
    <w:rsid w:val="FABD5110"/>
    <w:rsid w:val="FB9508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178</Words>
  <Characters>233</Characters>
  <Lines>0</Lines>
  <Paragraphs>0</Paragraphs>
  <TotalTime>4</TotalTime>
  <ScaleCrop>false</ScaleCrop>
  <LinksUpToDate>false</LinksUpToDate>
  <CharactersWithSpaces>291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2017-10-29T04:11:00Z</dcterms:created>
  <dc:creator>admin</dc:creator>
  <cp:lastModifiedBy>常裕小二班-吴丹卉</cp:lastModifiedBy>
  <cp:lastPrinted>2020-11-08T00:11:00Z</cp:lastPrinted>
  <dcterms:modified xsi:type="dcterms:W3CDTF">2024-12-05T02:56:23Z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09A07971D49D430EB94B767405B868E4</vt:lpwstr>
  </property>
</Properties>
</file>